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1072C7B9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25028E" w:rsidRPr="0025028E">
        <w:rPr>
          <w:rFonts w:ascii="Arial" w:hAnsi="Arial" w:cs="Arial"/>
          <w:b/>
          <w:sz w:val="22"/>
          <w:szCs w:val="22"/>
        </w:rPr>
        <w:t>S3-250858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F6A80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38EE996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C05147" w:rsidRPr="00F84A5C">
        <w:rPr>
          <w:rFonts w:ascii="Arial" w:hAnsi="Arial" w:cs="Arial"/>
          <w:b/>
          <w:bCs/>
          <w:lang w:val="en-US"/>
        </w:rPr>
        <w:t>TR 33.700-22</w:t>
      </w:r>
      <w:r w:rsidR="00C05147">
        <w:rPr>
          <w:rFonts w:ascii="Arial" w:hAnsi="Arial" w:cs="Arial"/>
          <w:b/>
          <w:bCs/>
          <w:lang w:val="en-US"/>
        </w:rPr>
        <w:t xml:space="preserve"> </w:t>
      </w:r>
      <w:r w:rsidR="00F84A5C" w:rsidRPr="00F84A5C">
        <w:rPr>
          <w:rFonts w:ascii="Arial" w:hAnsi="Arial" w:cs="Arial"/>
          <w:b/>
          <w:bCs/>
          <w:lang w:val="en-US"/>
        </w:rPr>
        <w:t>KI#</w:t>
      </w:r>
      <w:r w:rsidR="00C05147">
        <w:rPr>
          <w:rFonts w:ascii="Arial" w:hAnsi="Arial" w:cs="Arial"/>
          <w:b/>
          <w:bCs/>
          <w:lang w:val="en-US"/>
        </w:rPr>
        <w:t>1.</w:t>
      </w:r>
      <w:r w:rsidR="00EC5250">
        <w:rPr>
          <w:rFonts w:ascii="Arial" w:hAnsi="Arial" w:cs="Arial"/>
          <w:b/>
          <w:bCs/>
          <w:lang w:val="en-US"/>
        </w:rPr>
        <w:t>2</w:t>
      </w:r>
      <w:r w:rsidR="00C05147">
        <w:rPr>
          <w:rFonts w:ascii="Arial" w:hAnsi="Arial" w:cs="Arial"/>
          <w:b/>
          <w:bCs/>
          <w:lang w:val="en-US"/>
        </w:rPr>
        <w:t xml:space="preserve"> conclusion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108C9C" w14:textId="450B4C1E" w:rsidR="00AF7B97" w:rsidRDefault="000C4C16" w:rsidP="003F6601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</w:t>
      </w:r>
      <w:r w:rsidR="00C05147">
        <w:rPr>
          <w:lang w:val="en-US"/>
        </w:rPr>
        <w:t xml:space="preserve">update </w:t>
      </w:r>
      <w:r>
        <w:rPr>
          <w:lang w:val="en-US"/>
        </w:rPr>
        <w:t>TR 33.700-</w:t>
      </w:r>
      <w:r w:rsidR="00D912C0">
        <w:rPr>
          <w:lang w:val="en-US"/>
        </w:rPr>
        <w:t>22 KI</w:t>
      </w:r>
      <w:r w:rsidR="00C05147">
        <w:rPr>
          <w:lang w:val="en-US"/>
        </w:rPr>
        <w:t>#1.</w:t>
      </w:r>
      <w:r w:rsidR="00747C0E">
        <w:rPr>
          <w:lang w:val="en-US"/>
        </w:rPr>
        <w:t xml:space="preserve">2 </w:t>
      </w:r>
      <w:r w:rsidR="00C05147">
        <w:rPr>
          <w:lang w:val="en-US"/>
        </w:rPr>
        <w:t>conclusion</w:t>
      </w:r>
      <w:r>
        <w:rPr>
          <w:lang w:val="en-US"/>
        </w:rPr>
        <w:t>.</w:t>
      </w:r>
    </w:p>
    <w:p w14:paraId="5D73F7BC" w14:textId="0865877C" w:rsidR="003F6601" w:rsidRDefault="003F6601" w:rsidP="003F6601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following Editor’s Note is related to the second security requirement of KI#1.2.</w:t>
      </w:r>
    </w:p>
    <w:p w14:paraId="27B004A7" w14:textId="77777777" w:rsidR="003F6601" w:rsidRDefault="003F6601" w:rsidP="003F6601">
      <w:pPr>
        <w:pStyle w:val="EditorsNote"/>
      </w:pPr>
      <w:r>
        <w:t>Editor’s Note: Conclusion for authorization of the resource owner to provide resource owner authorization is FFS.</w:t>
      </w:r>
    </w:p>
    <w:p w14:paraId="3A0B5698" w14:textId="028973A5" w:rsidR="003F6601" w:rsidRDefault="00A91D57" w:rsidP="005C0B61">
      <w:pPr>
        <w:rPr>
          <w:lang w:eastAsia="zh-CN"/>
        </w:rPr>
      </w:pPr>
      <w:r>
        <w:rPr>
          <w:lang w:eastAsia="zh-CN"/>
        </w:rPr>
        <w:t>Since the resource owner can only provide authorization information</w:t>
      </w:r>
      <w:r w:rsidR="005C0B61">
        <w:rPr>
          <w:rFonts w:hint="eastAsia"/>
          <w:lang w:eastAsia="zh-CN"/>
        </w:rPr>
        <w:t>/</w:t>
      </w:r>
      <w:r w:rsidR="005C0B61">
        <w:rPr>
          <w:lang w:eastAsia="zh-CN"/>
        </w:rPr>
        <w:t>authorization revocation information</w:t>
      </w:r>
      <w:r>
        <w:rPr>
          <w:lang w:eastAsia="zh-CN"/>
        </w:rPr>
        <w:t xml:space="preserve"> related to himself/herself, the following part is added to address the </w:t>
      </w:r>
      <w:r>
        <w:rPr>
          <w:lang w:val="en-US" w:eastAsia="zh-CN"/>
        </w:rPr>
        <w:t>Editor’s Note</w:t>
      </w:r>
      <w:r>
        <w:rPr>
          <w:lang w:eastAsia="zh-CN"/>
        </w:rPr>
        <w:t>.</w:t>
      </w:r>
    </w:p>
    <w:p w14:paraId="686A1029" w14:textId="12FC4B4E" w:rsidR="005C0B61" w:rsidRPr="005C0B61" w:rsidRDefault="005C0B61" w:rsidP="00BB0871">
      <w:r>
        <w:t xml:space="preserve">The CCF/authorization function accepts </w:t>
      </w:r>
      <w:r>
        <w:rPr>
          <w:lang w:eastAsia="zh-CN"/>
        </w:rPr>
        <w:t xml:space="preserve">resource owner authorization and authorization revocation information only </w:t>
      </w:r>
      <w:r>
        <w:t>if the authenticated resource owner ID is identical to the resource own ID in the a</w:t>
      </w:r>
      <w:r w:rsidRPr="00181A07">
        <w:t>uthorization information</w:t>
      </w:r>
      <w:r>
        <w:t xml:space="preserve">/authorization </w:t>
      </w:r>
      <w:r w:rsidRPr="00E9374F">
        <w:t xml:space="preserve">revocation information.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5FCF9E" w14:textId="77777777" w:rsidR="00747C0E" w:rsidRPr="00181A07" w:rsidRDefault="00747C0E" w:rsidP="00747C0E">
      <w:pPr>
        <w:pStyle w:val="3"/>
      </w:pPr>
      <w:bookmarkStart w:id="0" w:name="_Toc182834216"/>
      <w:bookmarkStart w:id="1" w:name="_Toc182834460"/>
      <w:bookmarkStart w:id="2" w:name="_Toc182834672"/>
      <w:bookmarkStart w:id="3" w:name="_Toc182834885"/>
      <w:bookmarkStart w:id="4" w:name="_Toc182835097"/>
      <w:bookmarkStart w:id="5" w:name="_Toc182835475"/>
      <w:bookmarkStart w:id="6" w:name="_Toc182906559"/>
      <w:bookmarkStart w:id="7" w:name="_Toc182906778"/>
      <w:bookmarkStart w:id="8" w:name="_Toc188279513"/>
      <w:r w:rsidRPr="00181A07">
        <w:t>7.1.2</w:t>
      </w:r>
      <w:r w:rsidRPr="00181A07">
        <w:tab/>
        <w:t>Conclusions for KI#1.2 Resource owner authorization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FAC95F8" w14:textId="77777777" w:rsidR="00747C0E" w:rsidRDefault="00747C0E" w:rsidP="00747C0E">
      <w:r>
        <w:t>The following statements are agreed as a basis for normative work.:</w:t>
      </w:r>
    </w:p>
    <w:p w14:paraId="1B02466E" w14:textId="6B1708A4" w:rsidR="00747C0E" w:rsidDel="00E672D9" w:rsidRDefault="00747C0E" w:rsidP="00747C0E">
      <w:pPr>
        <w:pStyle w:val="EditorsNote"/>
        <w:rPr>
          <w:del w:id="9" w:author="mi" w:date="2025-02-10T20:23:00Z"/>
        </w:rPr>
      </w:pPr>
      <w:del w:id="10" w:author="mi" w:date="2025-02-10T20:23:00Z">
        <w:r w:rsidDel="00E672D9">
          <w:delText>Editor’s Note: Conclusion for authorization of the resource owner to provide resource owner authorization is FFS.</w:delText>
        </w:r>
      </w:del>
    </w:p>
    <w:p w14:paraId="41549CD6" w14:textId="77777777" w:rsidR="00747C0E" w:rsidRDefault="00747C0E" w:rsidP="00747C0E">
      <w:pPr>
        <w:pStyle w:val="4"/>
      </w:pPr>
      <w:bookmarkStart w:id="11" w:name="_Toc188279514"/>
      <w:r>
        <w:t>7.1.2.1</w:t>
      </w:r>
      <w:r>
        <w:tab/>
        <w:t>Authentication and authorization of the end points and security of transferred authorization data</w:t>
      </w:r>
      <w:bookmarkEnd w:id="11"/>
    </w:p>
    <w:p w14:paraId="6611A464" w14:textId="77777777" w:rsidR="00747C0E" w:rsidRDefault="00747C0E" w:rsidP="00747C0E">
      <w:r w:rsidRPr="00181A07">
        <w:t>Authorization information/authorization revocation information is transferred between the ROF and the CCF via secure CAPIF-8 reference point.</w:t>
      </w:r>
    </w:p>
    <w:p w14:paraId="4DDC8AAF" w14:textId="3860AD07" w:rsidR="00747C0E" w:rsidRDefault="00747C0E" w:rsidP="00747C0E">
      <w:pPr>
        <w:rPr>
          <w:ins w:id="12" w:author="mi" w:date="2025-02-08T11:14:00Z"/>
          <w:lang w:eastAsia="zh-CN"/>
        </w:rPr>
      </w:pPr>
      <w:r>
        <w:rPr>
          <w:lang w:eastAsia="zh-CN"/>
        </w:rPr>
        <w:t xml:space="preserve">The resource owner is authenticated before accepting resource owner authorization and authorization revocation information. How to authenticate the resource owner is left to implementation. </w:t>
      </w:r>
    </w:p>
    <w:p w14:paraId="6FDAAD79" w14:textId="339B5603" w:rsidR="006A102A" w:rsidRPr="006A102A" w:rsidRDefault="006A102A" w:rsidP="00747C0E">
      <w:ins w:id="13" w:author="mi" w:date="2025-02-08T11:16:00Z">
        <w:r>
          <w:t xml:space="preserve">The CCF/authorization function </w:t>
        </w:r>
      </w:ins>
      <w:ins w:id="14" w:author="mi" w:date="2025-02-08T11:19:00Z">
        <w:r w:rsidR="007D5DA9">
          <w:t>accepts</w:t>
        </w:r>
      </w:ins>
      <w:ins w:id="15" w:author="mi" w:date="2025-02-08T11:16:00Z">
        <w:r>
          <w:t xml:space="preserve"> </w:t>
        </w:r>
      </w:ins>
      <w:ins w:id="16" w:author="mi" w:date="2025-02-08T11:19:00Z">
        <w:r w:rsidR="007D5DA9">
          <w:rPr>
            <w:lang w:eastAsia="zh-CN"/>
          </w:rPr>
          <w:t xml:space="preserve">resource owner authorization and authorization revocation information only </w:t>
        </w:r>
      </w:ins>
      <w:ins w:id="17" w:author="mi" w:date="2025-02-08T11:16:00Z">
        <w:r>
          <w:t xml:space="preserve">if the authenticated resource owner ID is identical to the </w:t>
        </w:r>
      </w:ins>
      <w:ins w:id="18" w:author="mi" w:date="2025-02-08T11:20:00Z">
        <w:r w:rsidR="00F713E7">
          <w:t>resource own ID</w:t>
        </w:r>
      </w:ins>
      <w:ins w:id="19" w:author="mi" w:date="2025-02-08T11:16:00Z">
        <w:r>
          <w:t xml:space="preserve"> in the a</w:t>
        </w:r>
        <w:r w:rsidRPr="00181A07">
          <w:t>uthorization information</w:t>
        </w:r>
        <w:r>
          <w:t xml:space="preserve">/authorization </w:t>
        </w:r>
        <w:r w:rsidRPr="00E9374F">
          <w:t xml:space="preserve">revocation information. </w:t>
        </w:r>
      </w:ins>
    </w:p>
    <w:p w14:paraId="20C14D2B" w14:textId="77777777" w:rsidR="00747C0E" w:rsidRDefault="00747C0E" w:rsidP="00747C0E">
      <w:pPr>
        <w:pStyle w:val="NO"/>
        <w:rPr>
          <w:lang w:eastAsia="zh-CN"/>
        </w:rPr>
      </w:pPr>
      <w:r>
        <w:t xml:space="preserve">NOTE: Authentication between the ROF and the CCF is addressed in KI#1.1. </w:t>
      </w:r>
    </w:p>
    <w:p w14:paraId="32BA2C2F" w14:textId="77777777" w:rsidR="00747C0E" w:rsidRDefault="00747C0E" w:rsidP="00747C0E">
      <w:pPr>
        <w:pStyle w:val="4"/>
        <w:rPr>
          <w:lang w:eastAsia="zh-CN"/>
        </w:rPr>
      </w:pPr>
      <w:bookmarkStart w:id="20" w:name="_Toc188279515"/>
      <w:r>
        <w:rPr>
          <w:lang w:eastAsia="zh-CN"/>
        </w:rPr>
        <w:t>7.1.2.2</w:t>
      </w:r>
      <w:r>
        <w:rPr>
          <w:lang w:eastAsia="zh-CN"/>
        </w:rPr>
        <w:tab/>
        <w:t>Resource owner authorization data</w:t>
      </w:r>
      <w:bookmarkEnd w:id="20"/>
    </w:p>
    <w:p w14:paraId="2B3DDE71" w14:textId="77777777" w:rsidR="00747C0E" w:rsidRDefault="00747C0E" w:rsidP="00747C0E">
      <w:r>
        <w:t xml:space="preserve">Authorization information includes Resource Owner Identifier. Other </w:t>
      </w:r>
      <w:r>
        <w:rPr>
          <w:lang w:eastAsia="zh-CN"/>
        </w:rPr>
        <w:t xml:space="preserve">information to be obtained and stored for the resource owner authorization is to be determined in the normative work. </w:t>
      </w:r>
    </w:p>
    <w:p w14:paraId="7F8B66F2" w14:textId="77777777" w:rsidR="00747C0E" w:rsidRDefault="00747C0E" w:rsidP="00747C0E">
      <w:pPr>
        <w:pStyle w:val="4"/>
      </w:pPr>
      <w:bookmarkStart w:id="21" w:name="_Toc188279516"/>
      <w:r>
        <w:lastRenderedPageBreak/>
        <w:t>7.1.2.3</w:t>
      </w:r>
      <w:r>
        <w:tab/>
        <w:t>Revocation</w:t>
      </w:r>
      <w:bookmarkEnd w:id="21"/>
    </w:p>
    <w:p w14:paraId="21F94036" w14:textId="77777777" w:rsidR="00747C0E" w:rsidRDefault="00747C0E" w:rsidP="00747C0E">
      <w:r>
        <w:rPr>
          <w:lang w:eastAsia="zh-CN"/>
        </w:rPr>
        <w:t xml:space="preserve">The existing mechanisms for the revocation in TS 33.122 are reused. What revocation information is sent by the ROF for the CCF to identify the revoked RNAA-related token is to be determined in the normative work. </w:t>
      </w:r>
    </w:p>
    <w:p w14:paraId="57641464" w14:textId="09F442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DD5A0" w14:textId="77777777" w:rsidR="007B2855" w:rsidRDefault="007B2855">
      <w:r>
        <w:separator/>
      </w:r>
    </w:p>
  </w:endnote>
  <w:endnote w:type="continuationSeparator" w:id="0">
    <w:p w14:paraId="4B6437DA" w14:textId="77777777" w:rsidR="007B2855" w:rsidRDefault="007B2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F251" w14:textId="77777777" w:rsidR="007B2855" w:rsidRDefault="007B2855">
      <w:r>
        <w:separator/>
      </w:r>
    </w:p>
  </w:footnote>
  <w:footnote w:type="continuationSeparator" w:id="0">
    <w:p w14:paraId="4CD5AAE1" w14:textId="77777777" w:rsidR="007B2855" w:rsidRDefault="007B2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4C16"/>
    <w:rsid w:val="000D5E61"/>
    <w:rsid w:val="0010504F"/>
    <w:rsid w:val="00141EBC"/>
    <w:rsid w:val="001604A8"/>
    <w:rsid w:val="001B093A"/>
    <w:rsid w:val="001C5CF1"/>
    <w:rsid w:val="001F5F13"/>
    <w:rsid w:val="00214DF0"/>
    <w:rsid w:val="002474B7"/>
    <w:rsid w:val="0025028E"/>
    <w:rsid w:val="00266561"/>
    <w:rsid w:val="00326407"/>
    <w:rsid w:val="003F6601"/>
    <w:rsid w:val="004054C1"/>
    <w:rsid w:val="0044235F"/>
    <w:rsid w:val="004721C0"/>
    <w:rsid w:val="004C3130"/>
    <w:rsid w:val="004E2F92"/>
    <w:rsid w:val="0051513A"/>
    <w:rsid w:val="0051688C"/>
    <w:rsid w:val="005C0B61"/>
    <w:rsid w:val="00653E2A"/>
    <w:rsid w:val="0069541A"/>
    <w:rsid w:val="006A102A"/>
    <w:rsid w:val="006D5E65"/>
    <w:rsid w:val="00747C0E"/>
    <w:rsid w:val="00780A06"/>
    <w:rsid w:val="00785301"/>
    <w:rsid w:val="00793D77"/>
    <w:rsid w:val="007B2855"/>
    <w:rsid w:val="007D5DA9"/>
    <w:rsid w:val="0082707E"/>
    <w:rsid w:val="00863EDD"/>
    <w:rsid w:val="00867323"/>
    <w:rsid w:val="008B4AAF"/>
    <w:rsid w:val="008B7983"/>
    <w:rsid w:val="008E5FEA"/>
    <w:rsid w:val="009158D2"/>
    <w:rsid w:val="009255E7"/>
    <w:rsid w:val="00946996"/>
    <w:rsid w:val="009707D4"/>
    <w:rsid w:val="00982BA7"/>
    <w:rsid w:val="009A21B0"/>
    <w:rsid w:val="00A34787"/>
    <w:rsid w:val="00A62502"/>
    <w:rsid w:val="00A91D57"/>
    <w:rsid w:val="00A96806"/>
    <w:rsid w:val="00AA3DBE"/>
    <w:rsid w:val="00AA7E59"/>
    <w:rsid w:val="00AE35AD"/>
    <w:rsid w:val="00AF53F8"/>
    <w:rsid w:val="00AF7B97"/>
    <w:rsid w:val="00B14CAC"/>
    <w:rsid w:val="00B177D8"/>
    <w:rsid w:val="00B409E6"/>
    <w:rsid w:val="00B41104"/>
    <w:rsid w:val="00BA4BE2"/>
    <w:rsid w:val="00BB0871"/>
    <w:rsid w:val="00BD1620"/>
    <w:rsid w:val="00BE00E8"/>
    <w:rsid w:val="00BF3721"/>
    <w:rsid w:val="00C05147"/>
    <w:rsid w:val="00C262DB"/>
    <w:rsid w:val="00C601CB"/>
    <w:rsid w:val="00C86F41"/>
    <w:rsid w:val="00C87441"/>
    <w:rsid w:val="00C93D83"/>
    <w:rsid w:val="00CC4471"/>
    <w:rsid w:val="00D07287"/>
    <w:rsid w:val="00D318B2"/>
    <w:rsid w:val="00D55FB4"/>
    <w:rsid w:val="00D912C0"/>
    <w:rsid w:val="00E1464D"/>
    <w:rsid w:val="00E25D01"/>
    <w:rsid w:val="00E417EA"/>
    <w:rsid w:val="00E54C0A"/>
    <w:rsid w:val="00E672D9"/>
    <w:rsid w:val="00EC5250"/>
    <w:rsid w:val="00F21090"/>
    <w:rsid w:val="00F30FD1"/>
    <w:rsid w:val="00F431B2"/>
    <w:rsid w:val="00F57C87"/>
    <w:rsid w:val="00F62269"/>
    <w:rsid w:val="00F6525A"/>
    <w:rsid w:val="00F713E7"/>
    <w:rsid w:val="00F74B05"/>
    <w:rsid w:val="00F8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4CF9-7DD2-42F6-9DF4-E19457636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89</cp:revision>
  <cp:lastPrinted>1899-12-31T23:00:00Z</cp:lastPrinted>
  <dcterms:created xsi:type="dcterms:W3CDTF">2021-08-04T10:39:00Z</dcterms:created>
  <dcterms:modified xsi:type="dcterms:W3CDTF">2025-02-10T12:23:00Z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</Properties>
</file>